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Walthamstow</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Walthamstow</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Walthamstow</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Walthamstow</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Walthamstow</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Walthamstow are estimated to have a score of 1-2 on the PGSI (low-risk gambling), whilst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70.7% </w:t>
      </w:r>
      <w:r w:rsidRPr="004747BF">
        <w:rPr>
          <w:rFonts w:ascii="Libre Franklin Light" w:eastAsia="Times New Roman" w:hAnsi="Libre Franklin Light" w:cs="Calibri Light"/>
        </w:rPr>
        <w:t xml:space="preserve">of those respondents classified as PGSI 8+ in Walthamstow</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Walthamstow is estimated to be </w:t>
      </w:r>
      <w:r w:rsidRPr="00773DF7">
        <w:rPr>
          <w:rFonts w:ascii="Libre Franklin Light" w:eastAsia="Times New Roman" w:hAnsi="Libre Franklin Light" w:cs="Calibri Light"/>
          <w:b/>
          <w:bCs/>
          <w:color w:val="C45911" w:themeColor="accent2" w:themeShade="BF"/>
        </w:rPr>
        <w:t xml:space="preserve">£3,610,886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Walthamstow</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Walthamstow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Walthamstow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Walthamstow</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lthamstow.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Walthamstow</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lthamstow.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Walthamstow</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Walthamstow</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lthamstow.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Walthamstow</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Walthamstow</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Walthamstow</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Walthamstow</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Walthamstow</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Walthamstow</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£3,610,886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Walthamstow</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£58,815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£1,216,336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£87,134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£24,506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£44,928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£2,179,167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£3,610,886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Walthamstow</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Walthamstow</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Walthamstow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Walthamstow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50.3%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Walthamstow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Walthamstow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Walthamstow</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Walthamstow</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Walthamstow</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50.3%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Walthamstow</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Walthamstow</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Walthamstow</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A78F2EF-A618-4F18-BE86-802A99F838D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